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DFC" w:rsidRDefault="00FC0DFC" w:rsidP="00FC0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KENTYNG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C0DFC" w:rsidRDefault="00FC0DFC" w:rsidP="00FC0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Wetyng</w:t>
      </w:r>
      <w:proofErr w:type="spellEnd"/>
      <w:r>
        <w:rPr>
          <w:rFonts w:ascii="Times New Roman" w:hAnsi="Times New Roman" w:cs="Times New Roman"/>
        </w:rPr>
        <w:t>, Norfolk. Gentleman.</w:t>
      </w:r>
    </w:p>
    <w:p w:rsidR="00FC0DFC" w:rsidRDefault="00FC0DFC" w:rsidP="00FC0DFC">
      <w:pPr>
        <w:rPr>
          <w:rFonts w:ascii="Times New Roman" w:hAnsi="Times New Roman" w:cs="Times New Roman"/>
        </w:rPr>
      </w:pPr>
    </w:p>
    <w:p w:rsidR="00FC0DFC" w:rsidRDefault="00FC0DFC" w:rsidP="00FC0DFC">
      <w:pPr>
        <w:rPr>
          <w:rFonts w:ascii="Times New Roman" w:hAnsi="Times New Roman" w:cs="Times New Roman"/>
        </w:rPr>
      </w:pPr>
    </w:p>
    <w:p w:rsidR="00FC0DFC" w:rsidRDefault="00FC0DFC" w:rsidP="00FC0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Beteson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FC0DFC" w:rsidRDefault="00FC0DFC" w:rsidP="00FC0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FC0DFC" w:rsidRDefault="00FC0DFC" w:rsidP="00FC0DFC">
      <w:pPr>
        <w:rPr>
          <w:rFonts w:ascii="Times New Roman" w:hAnsi="Times New Roman" w:cs="Times New Roman"/>
        </w:rPr>
      </w:pPr>
    </w:p>
    <w:p w:rsidR="00FC0DFC" w:rsidRDefault="00FC0DFC" w:rsidP="00FC0DFC">
      <w:pPr>
        <w:rPr>
          <w:rFonts w:ascii="Times New Roman" w:hAnsi="Times New Roman" w:cs="Times New Roman"/>
        </w:rPr>
      </w:pPr>
    </w:p>
    <w:p w:rsidR="00FC0DFC" w:rsidRDefault="00FC0DFC" w:rsidP="00FC0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2017</w:t>
      </w:r>
    </w:p>
    <w:p w:rsidR="006B2F86" w:rsidRPr="00E71FC3" w:rsidRDefault="00FC0D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DFC" w:rsidRDefault="00FC0DFC" w:rsidP="00E71FC3">
      <w:r>
        <w:separator/>
      </w:r>
    </w:p>
  </w:endnote>
  <w:endnote w:type="continuationSeparator" w:id="0">
    <w:p w:rsidR="00FC0DFC" w:rsidRDefault="00FC0D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DFC" w:rsidRDefault="00FC0DFC" w:rsidP="00E71FC3">
      <w:r>
        <w:separator/>
      </w:r>
    </w:p>
  </w:footnote>
  <w:footnote w:type="continuationSeparator" w:id="0">
    <w:p w:rsidR="00FC0DFC" w:rsidRDefault="00FC0D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DF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4EC8E4-2E89-4FC3-96D5-FA28ADB1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C0D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2017-02-15T17:38:00Z</dcterms:created>
  <dcterms:modified xsi:type="dcterms:W3CDTF">2017-02-15T17:39:00Z</dcterms:modified>
</cp:coreProperties>
</file>